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Rohrvortrieb DRL Süskenbrock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Kanalbau,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